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7300"/>
      </w:tblGrid>
      <w:tr w:rsidR="008E2E07" w:rsidRPr="009D18CD" w14:paraId="7FA27876" w14:textId="77777777" w:rsidTr="00736BC6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17A0497E" w14:textId="18964097" w:rsidR="008E2E07" w:rsidRPr="009D18CD" w:rsidRDefault="00FC13AD" w:rsidP="008E2E07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*</w:t>
            </w:r>
            <w:r w:rsidR="00F37A22" w:rsidRPr="009D18CD">
              <w:rPr>
                <w:color w:val="000000"/>
              </w:rPr>
              <w:t>Forbehold 1 - beskrivelse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7B301BAB" w14:textId="77777777" w:rsidR="008E2E07" w:rsidRPr="009D18CD" w:rsidRDefault="008E2E07" w:rsidP="008E2E07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8E2E07" w:rsidRPr="009D18CD" w14:paraId="6162C2B8" w14:textId="77777777" w:rsidTr="00D5094F">
        <w:trPr>
          <w:trHeight w:val="507"/>
        </w:trPr>
        <w:tc>
          <w:tcPr>
            <w:tcW w:w="3000" w:type="dxa"/>
            <w:hideMark/>
          </w:tcPr>
          <w:p w14:paraId="16F44520" w14:textId="3DF653AA" w:rsidR="008E2E07" w:rsidRPr="009D18CD" w:rsidRDefault="00927925" w:rsidP="008E2E07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k</w:t>
            </w:r>
            <w:r w:rsidR="00F37A22" w:rsidRPr="009D18CD">
              <w:rPr>
                <w:color w:val="000000"/>
              </w:rPr>
              <w:t xml:space="preserve">ostnad </w:t>
            </w:r>
            <w:r>
              <w:rPr>
                <w:color w:val="000000"/>
              </w:rPr>
              <w:t>(</w:t>
            </w:r>
            <w:r w:rsidR="00F37A22" w:rsidRPr="009D18CD">
              <w:rPr>
                <w:color w:val="000000"/>
              </w:rPr>
              <w:t>NOK</w:t>
            </w:r>
            <w:r w:rsidR="00F844B7">
              <w:rPr>
                <w:color w:val="000000"/>
              </w:rPr>
              <w:t>, ekskl. mva.</w:t>
            </w:r>
            <w:r>
              <w:rPr>
                <w:color w:val="000000"/>
              </w:rPr>
              <w:t>)</w:t>
            </w:r>
          </w:p>
        </w:tc>
        <w:tc>
          <w:tcPr>
            <w:tcW w:w="7300" w:type="dxa"/>
            <w:noWrap/>
            <w:hideMark/>
          </w:tcPr>
          <w:p w14:paraId="340C92A6" w14:textId="77777777" w:rsidR="008E2E07" w:rsidRPr="009D18CD" w:rsidRDefault="008E2E07" w:rsidP="008E2E07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F37A22" w:rsidRPr="009D18CD" w14:paraId="0DDE6365" w14:textId="77777777" w:rsidTr="00D5094F">
        <w:trPr>
          <w:trHeight w:val="507"/>
        </w:trPr>
        <w:tc>
          <w:tcPr>
            <w:tcW w:w="3000" w:type="dxa"/>
          </w:tcPr>
          <w:p w14:paraId="6A32AB7E" w14:textId="003777C4" w:rsidR="00F37A22" w:rsidRPr="009D18CD" w:rsidRDefault="00927925" w:rsidP="008E2E07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tid</w:t>
            </w:r>
          </w:p>
        </w:tc>
        <w:tc>
          <w:tcPr>
            <w:tcW w:w="7300" w:type="dxa"/>
            <w:noWrap/>
          </w:tcPr>
          <w:p w14:paraId="34E9F164" w14:textId="77777777" w:rsidR="00F37A22" w:rsidRPr="009D18CD" w:rsidRDefault="00F37A22" w:rsidP="008E2E07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F37A22" w:rsidRPr="009D18CD" w14:paraId="307E2089" w14:textId="77777777" w:rsidTr="00D5094F">
        <w:trPr>
          <w:trHeight w:val="507"/>
        </w:trPr>
        <w:tc>
          <w:tcPr>
            <w:tcW w:w="3000" w:type="dxa"/>
          </w:tcPr>
          <w:p w14:paraId="2354B40D" w14:textId="222454D7" w:rsidR="00F37A22" w:rsidRPr="009D18CD" w:rsidRDefault="00927925" w:rsidP="008E2E07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Konsekvens for </w:t>
            </w:r>
            <w:r w:rsidR="00FC13AD">
              <w:rPr>
                <w:color w:val="000000"/>
              </w:rPr>
              <w:t>HMS</w:t>
            </w:r>
          </w:p>
        </w:tc>
        <w:tc>
          <w:tcPr>
            <w:tcW w:w="7300" w:type="dxa"/>
            <w:noWrap/>
          </w:tcPr>
          <w:p w14:paraId="038C17EA" w14:textId="77777777" w:rsidR="00F37A22" w:rsidRPr="009D18CD" w:rsidRDefault="00F37A22" w:rsidP="008E2E07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F37A22" w:rsidRPr="009D18CD" w14:paraId="312C9C01" w14:textId="77777777" w:rsidTr="00D5094F">
        <w:trPr>
          <w:trHeight w:val="507"/>
        </w:trPr>
        <w:tc>
          <w:tcPr>
            <w:tcW w:w="3000" w:type="dxa"/>
          </w:tcPr>
          <w:p w14:paraId="0432EB1D" w14:textId="5D182E0D" w:rsidR="00F37A22" w:rsidRPr="009D18CD" w:rsidRDefault="00F37A22" w:rsidP="008E2E07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K</w:t>
            </w:r>
            <w:r w:rsidR="00927925">
              <w:rPr>
                <w:color w:val="000000"/>
              </w:rPr>
              <w:t>onsekvens for k</w:t>
            </w:r>
            <w:r w:rsidRPr="009D18CD">
              <w:rPr>
                <w:color w:val="000000"/>
              </w:rPr>
              <w:t>valitet</w:t>
            </w:r>
          </w:p>
        </w:tc>
        <w:tc>
          <w:tcPr>
            <w:tcW w:w="7300" w:type="dxa"/>
            <w:noWrap/>
          </w:tcPr>
          <w:p w14:paraId="30726F82" w14:textId="77777777" w:rsidR="00F37A22" w:rsidRPr="009D18CD" w:rsidRDefault="00F37A22" w:rsidP="008E2E07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8E2E07" w:rsidRPr="009D18CD" w14:paraId="0E2D0479" w14:textId="77777777" w:rsidTr="00736BC6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24D4F393" w14:textId="5008AEB6" w:rsidR="008E2E07" w:rsidRPr="009D18CD" w:rsidRDefault="00F37A22" w:rsidP="008E2E07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Forbehold 2 - beskrivelse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18910301" w14:textId="77777777" w:rsidR="008E2E07" w:rsidRPr="009D18CD" w:rsidRDefault="008E2E07" w:rsidP="008E2E07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34E1F8BD" w14:textId="77777777" w:rsidTr="00D61F63">
        <w:trPr>
          <w:trHeight w:val="507"/>
        </w:trPr>
        <w:tc>
          <w:tcPr>
            <w:tcW w:w="3000" w:type="dxa"/>
            <w:hideMark/>
          </w:tcPr>
          <w:p w14:paraId="65E50AEC" w14:textId="4742BBEA" w:rsidR="00927925" w:rsidRPr="009D18CD" w:rsidRDefault="00F844B7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k</w:t>
            </w:r>
            <w:r w:rsidRPr="009D18CD">
              <w:rPr>
                <w:color w:val="000000"/>
              </w:rPr>
              <w:t xml:space="preserve">ostnad </w:t>
            </w:r>
            <w:r>
              <w:rPr>
                <w:color w:val="000000"/>
              </w:rPr>
              <w:t>(</w:t>
            </w:r>
            <w:r w:rsidRPr="009D18CD">
              <w:rPr>
                <w:color w:val="000000"/>
              </w:rPr>
              <w:t>NOK</w:t>
            </w:r>
            <w:r>
              <w:rPr>
                <w:color w:val="000000"/>
              </w:rPr>
              <w:t>, ekskl. mva.)</w:t>
            </w:r>
          </w:p>
        </w:tc>
        <w:tc>
          <w:tcPr>
            <w:tcW w:w="7300" w:type="dxa"/>
            <w:noWrap/>
            <w:hideMark/>
          </w:tcPr>
          <w:p w14:paraId="1EE0E5F0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56FAE498" w14:textId="77777777" w:rsidTr="00D61F63">
        <w:trPr>
          <w:trHeight w:val="507"/>
        </w:trPr>
        <w:tc>
          <w:tcPr>
            <w:tcW w:w="3000" w:type="dxa"/>
          </w:tcPr>
          <w:p w14:paraId="5C102840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tid</w:t>
            </w:r>
          </w:p>
        </w:tc>
        <w:tc>
          <w:tcPr>
            <w:tcW w:w="7300" w:type="dxa"/>
            <w:noWrap/>
          </w:tcPr>
          <w:p w14:paraId="72E504ED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7B20D7EC" w14:textId="77777777" w:rsidTr="00D61F63">
        <w:trPr>
          <w:trHeight w:val="507"/>
        </w:trPr>
        <w:tc>
          <w:tcPr>
            <w:tcW w:w="3000" w:type="dxa"/>
          </w:tcPr>
          <w:p w14:paraId="722075A8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HMS</w:t>
            </w:r>
          </w:p>
        </w:tc>
        <w:tc>
          <w:tcPr>
            <w:tcW w:w="7300" w:type="dxa"/>
            <w:noWrap/>
          </w:tcPr>
          <w:p w14:paraId="624E9116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0461CF4B" w14:textId="77777777" w:rsidTr="00D61F63">
        <w:trPr>
          <w:trHeight w:val="507"/>
        </w:trPr>
        <w:tc>
          <w:tcPr>
            <w:tcW w:w="3000" w:type="dxa"/>
          </w:tcPr>
          <w:p w14:paraId="36087E42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K</w:t>
            </w:r>
            <w:r>
              <w:rPr>
                <w:color w:val="000000"/>
              </w:rPr>
              <w:t>onsekvens for k</w:t>
            </w:r>
            <w:r w:rsidRPr="009D18CD">
              <w:rPr>
                <w:color w:val="000000"/>
              </w:rPr>
              <w:t>valitet</w:t>
            </w:r>
          </w:p>
        </w:tc>
        <w:tc>
          <w:tcPr>
            <w:tcW w:w="7300" w:type="dxa"/>
            <w:noWrap/>
          </w:tcPr>
          <w:p w14:paraId="7EE077D3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F37A22" w:rsidRPr="009D18CD" w14:paraId="002135EB" w14:textId="77777777" w:rsidTr="00736BC6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3EEAB9C6" w14:textId="2DEB32E2" w:rsidR="00F37A22" w:rsidRPr="009D18CD" w:rsidRDefault="00F37A22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Forbehold 3 - beskrivelse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4DE5B36D" w14:textId="77777777" w:rsidR="00F37A22" w:rsidRPr="009D18CD" w:rsidRDefault="00F37A22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0391BC5F" w14:textId="77777777" w:rsidTr="00D61F63">
        <w:trPr>
          <w:trHeight w:val="507"/>
        </w:trPr>
        <w:tc>
          <w:tcPr>
            <w:tcW w:w="3000" w:type="dxa"/>
            <w:hideMark/>
          </w:tcPr>
          <w:p w14:paraId="08E2CF0F" w14:textId="77966C94" w:rsidR="00927925" w:rsidRPr="009D18CD" w:rsidRDefault="00F844B7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k</w:t>
            </w:r>
            <w:r w:rsidRPr="009D18CD">
              <w:rPr>
                <w:color w:val="000000"/>
              </w:rPr>
              <w:t xml:space="preserve">ostnad </w:t>
            </w:r>
            <w:r>
              <w:rPr>
                <w:color w:val="000000"/>
              </w:rPr>
              <w:t>(</w:t>
            </w:r>
            <w:r w:rsidRPr="009D18CD">
              <w:rPr>
                <w:color w:val="000000"/>
              </w:rPr>
              <w:t>NOK</w:t>
            </w:r>
            <w:r>
              <w:rPr>
                <w:color w:val="000000"/>
              </w:rPr>
              <w:t>, ekskl. mva.)</w:t>
            </w:r>
          </w:p>
        </w:tc>
        <w:tc>
          <w:tcPr>
            <w:tcW w:w="7300" w:type="dxa"/>
            <w:noWrap/>
            <w:hideMark/>
          </w:tcPr>
          <w:p w14:paraId="002E196B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729E7EC0" w14:textId="77777777" w:rsidTr="00D61F63">
        <w:trPr>
          <w:trHeight w:val="507"/>
        </w:trPr>
        <w:tc>
          <w:tcPr>
            <w:tcW w:w="3000" w:type="dxa"/>
          </w:tcPr>
          <w:p w14:paraId="08F43938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tid</w:t>
            </w:r>
          </w:p>
        </w:tc>
        <w:tc>
          <w:tcPr>
            <w:tcW w:w="7300" w:type="dxa"/>
            <w:noWrap/>
          </w:tcPr>
          <w:p w14:paraId="1C43DDBE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0EE3A815" w14:textId="77777777" w:rsidTr="00D61F63">
        <w:trPr>
          <w:trHeight w:val="507"/>
        </w:trPr>
        <w:tc>
          <w:tcPr>
            <w:tcW w:w="3000" w:type="dxa"/>
          </w:tcPr>
          <w:p w14:paraId="45718133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HMS</w:t>
            </w:r>
          </w:p>
        </w:tc>
        <w:tc>
          <w:tcPr>
            <w:tcW w:w="7300" w:type="dxa"/>
            <w:noWrap/>
          </w:tcPr>
          <w:p w14:paraId="2E7663E9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0C17A082" w14:textId="77777777" w:rsidTr="00D61F63">
        <w:trPr>
          <w:trHeight w:val="507"/>
        </w:trPr>
        <w:tc>
          <w:tcPr>
            <w:tcW w:w="3000" w:type="dxa"/>
          </w:tcPr>
          <w:p w14:paraId="4EB3D737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K</w:t>
            </w:r>
            <w:r>
              <w:rPr>
                <w:color w:val="000000"/>
              </w:rPr>
              <w:t>onsekvens for k</w:t>
            </w:r>
            <w:r w:rsidRPr="009D18CD">
              <w:rPr>
                <w:color w:val="000000"/>
              </w:rPr>
              <w:t>valitet</w:t>
            </w:r>
          </w:p>
        </w:tc>
        <w:tc>
          <w:tcPr>
            <w:tcW w:w="7300" w:type="dxa"/>
            <w:noWrap/>
          </w:tcPr>
          <w:p w14:paraId="64542B8D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F37A22" w:rsidRPr="009D18CD" w14:paraId="49E5C574" w14:textId="77777777" w:rsidTr="00736BC6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721A1BC5" w14:textId="43C68295" w:rsidR="00F37A22" w:rsidRPr="009D18CD" w:rsidRDefault="00F37A22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Forbehold 4 - beskrivelse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6EA84ED9" w14:textId="77777777" w:rsidR="00F37A22" w:rsidRPr="009D18CD" w:rsidRDefault="00F37A22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12C1FC09" w14:textId="77777777" w:rsidTr="00D61F63">
        <w:trPr>
          <w:trHeight w:val="507"/>
        </w:trPr>
        <w:tc>
          <w:tcPr>
            <w:tcW w:w="3000" w:type="dxa"/>
            <w:hideMark/>
          </w:tcPr>
          <w:p w14:paraId="3DCFBDED" w14:textId="13DDD207" w:rsidR="00927925" w:rsidRPr="009D18CD" w:rsidRDefault="00F844B7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k</w:t>
            </w:r>
            <w:r w:rsidRPr="009D18CD">
              <w:rPr>
                <w:color w:val="000000"/>
              </w:rPr>
              <w:t xml:space="preserve">ostnad </w:t>
            </w:r>
            <w:r>
              <w:rPr>
                <w:color w:val="000000"/>
              </w:rPr>
              <w:t>(</w:t>
            </w:r>
            <w:r w:rsidRPr="009D18CD">
              <w:rPr>
                <w:color w:val="000000"/>
              </w:rPr>
              <w:t>NOK</w:t>
            </w:r>
            <w:r>
              <w:rPr>
                <w:color w:val="000000"/>
              </w:rPr>
              <w:t>, ekskl. mva.)</w:t>
            </w:r>
          </w:p>
        </w:tc>
        <w:tc>
          <w:tcPr>
            <w:tcW w:w="7300" w:type="dxa"/>
            <w:noWrap/>
            <w:hideMark/>
          </w:tcPr>
          <w:p w14:paraId="65B603F0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3398E1E0" w14:textId="77777777" w:rsidTr="00D61F63">
        <w:trPr>
          <w:trHeight w:val="507"/>
        </w:trPr>
        <w:tc>
          <w:tcPr>
            <w:tcW w:w="3000" w:type="dxa"/>
          </w:tcPr>
          <w:p w14:paraId="36EEA3B0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tid</w:t>
            </w:r>
          </w:p>
        </w:tc>
        <w:tc>
          <w:tcPr>
            <w:tcW w:w="7300" w:type="dxa"/>
            <w:noWrap/>
          </w:tcPr>
          <w:p w14:paraId="7C0A562C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79D6340F" w14:textId="77777777" w:rsidTr="00D61F63">
        <w:trPr>
          <w:trHeight w:val="507"/>
        </w:trPr>
        <w:tc>
          <w:tcPr>
            <w:tcW w:w="3000" w:type="dxa"/>
          </w:tcPr>
          <w:p w14:paraId="0B1E2D03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HMS</w:t>
            </w:r>
          </w:p>
        </w:tc>
        <w:tc>
          <w:tcPr>
            <w:tcW w:w="7300" w:type="dxa"/>
            <w:noWrap/>
          </w:tcPr>
          <w:p w14:paraId="1FB18F61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33C24DF0" w14:textId="77777777" w:rsidTr="00D61F63">
        <w:trPr>
          <w:trHeight w:val="507"/>
        </w:trPr>
        <w:tc>
          <w:tcPr>
            <w:tcW w:w="3000" w:type="dxa"/>
          </w:tcPr>
          <w:p w14:paraId="299809A7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lastRenderedPageBreak/>
              <w:t>K</w:t>
            </w:r>
            <w:r>
              <w:rPr>
                <w:color w:val="000000"/>
              </w:rPr>
              <w:t>onsekvens for k</w:t>
            </w:r>
            <w:r w:rsidRPr="009D18CD">
              <w:rPr>
                <w:color w:val="000000"/>
              </w:rPr>
              <w:t>valitet</w:t>
            </w:r>
          </w:p>
        </w:tc>
        <w:tc>
          <w:tcPr>
            <w:tcW w:w="7300" w:type="dxa"/>
            <w:noWrap/>
          </w:tcPr>
          <w:p w14:paraId="48B71C37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F37A22" w:rsidRPr="009D18CD" w14:paraId="6DF7D28B" w14:textId="77777777" w:rsidTr="00736BC6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3C16C5FA" w14:textId="289CE856" w:rsidR="00F37A22" w:rsidRPr="009D18CD" w:rsidRDefault="00D5094F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Forbehold 5 - beskrivelse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50B5EAA6" w14:textId="77777777" w:rsidR="00F37A22" w:rsidRPr="009D18CD" w:rsidRDefault="00F37A22" w:rsidP="00F37A22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2236832E" w14:textId="77777777" w:rsidTr="00D61F63">
        <w:trPr>
          <w:trHeight w:val="507"/>
        </w:trPr>
        <w:tc>
          <w:tcPr>
            <w:tcW w:w="3000" w:type="dxa"/>
            <w:hideMark/>
          </w:tcPr>
          <w:p w14:paraId="72D949BC" w14:textId="578CDD0D" w:rsidR="00927925" w:rsidRPr="009D18CD" w:rsidRDefault="00F844B7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k</w:t>
            </w:r>
            <w:r w:rsidRPr="009D18CD">
              <w:rPr>
                <w:color w:val="000000"/>
              </w:rPr>
              <w:t xml:space="preserve">ostnad </w:t>
            </w:r>
            <w:r>
              <w:rPr>
                <w:color w:val="000000"/>
              </w:rPr>
              <w:t>(</w:t>
            </w:r>
            <w:r w:rsidRPr="009D18CD">
              <w:rPr>
                <w:color w:val="000000"/>
              </w:rPr>
              <w:t>NOK</w:t>
            </w:r>
            <w:r>
              <w:rPr>
                <w:color w:val="000000"/>
              </w:rPr>
              <w:t>, ekskl. mva.)</w:t>
            </w:r>
          </w:p>
        </w:tc>
        <w:tc>
          <w:tcPr>
            <w:tcW w:w="7300" w:type="dxa"/>
            <w:noWrap/>
            <w:hideMark/>
          </w:tcPr>
          <w:p w14:paraId="14EEA4D7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 </w:t>
            </w:r>
          </w:p>
        </w:tc>
      </w:tr>
      <w:tr w:rsidR="00927925" w:rsidRPr="009D18CD" w14:paraId="57082B3E" w14:textId="77777777" w:rsidTr="00D61F63">
        <w:trPr>
          <w:trHeight w:val="507"/>
        </w:trPr>
        <w:tc>
          <w:tcPr>
            <w:tcW w:w="3000" w:type="dxa"/>
          </w:tcPr>
          <w:p w14:paraId="20534298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tid</w:t>
            </w:r>
          </w:p>
        </w:tc>
        <w:tc>
          <w:tcPr>
            <w:tcW w:w="7300" w:type="dxa"/>
            <w:noWrap/>
          </w:tcPr>
          <w:p w14:paraId="352E949D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631B955C" w14:textId="77777777" w:rsidTr="00D61F63">
        <w:trPr>
          <w:trHeight w:val="507"/>
        </w:trPr>
        <w:tc>
          <w:tcPr>
            <w:tcW w:w="3000" w:type="dxa"/>
          </w:tcPr>
          <w:p w14:paraId="6F6FCC0D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Konsekvens for HMS</w:t>
            </w:r>
          </w:p>
        </w:tc>
        <w:tc>
          <w:tcPr>
            <w:tcW w:w="7300" w:type="dxa"/>
            <w:noWrap/>
          </w:tcPr>
          <w:p w14:paraId="2EF40975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  <w:tr w:rsidR="00927925" w:rsidRPr="009D18CD" w14:paraId="56710FA7" w14:textId="77777777" w:rsidTr="00D61F63">
        <w:trPr>
          <w:trHeight w:val="507"/>
        </w:trPr>
        <w:tc>
          <w:tcPr>
            <w:tcW w:w="3000" w:type="dxa"/>
          </w:tcPr>
          <w:p w14:paraId="343DCBAE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  <w:r w:rsidRPr="009D18CD">
              <w:rPr>
                <w:color w:val="000000"/>
              </w:rPr>
              <w:t>K</w:t>
            </w:r>
            <w:r>
              <w:rPr>
                <w:color w:val="000000"/>
              </w:rPr>
              <w:t>onsekvens for k</w:t>
            </w:r>
            <w:r w:rsidRPr="009D18CD">
              <w:rPr>
                <w:color w:val="000000"/>
              </w:rPr>
              <w:t>valitet</w:t>
            </w:r>
          </w:p>
        </w:tc>
        <w:tc>
          <w:tcPr>
            <w:tcW w:w="7300" w:type="dxa"/>
            <w:noWrap/>
          </w:tcPr>
          <w:p w14:paraId="41BBA335" w14:textId="77777777" w:rsidR="00927925" w:rsidRPr="009D18CD" w:rsidRDefault="00927925" w:rsidP="00D61F63">
            <w:pPr>
              <w:spacing w:after="0"/>
              <w:ind w:left="0"/>
              <w:jc w:val="left"/>
              <w:rPr>
                <w:color w:val="000000"/>
              </w:rPr>
            </w:pPr>
          </w:p>
        </w:tc>
      </w:tr>
    </w:tbl>
    <w:p w14:paraId="65EB1821" w14:textId="69F0237D" w:rsidR="00651C95" w:rsidRDefault="00651C95" w:rsidP="008E2E07">
      <w:pPr>
        <w:ind w:left="0" w:right="191"/>
      </w:pPr>
    </w:p>
    <w:p w14:paraId="12DEFC7C" w14:textId="038E87B3" w:rsidR="002854E6" w:rsidRDefault="002854E6" w:rsidP="008E2E07">
      <w:pPr>
        <w:ind w:left="0" w:right="191"/>
      </w:pPr>
    </w:p>
    <w:p w14:paraId="0DF883DF" w14:textId="40FC4CA9" w:rsidR="002854E6" w:rsidRDefault="002854E6" w:rsidP="008E2E07">
      <w:pPr>
        <w:ind w:left="0" w:right="191"/>
      </w:pPr>
      <w:r>
        <w:t xml:space="preserve">Vi bekrefter at alle </w:t>
      </w:r>
      <w:r w:rsidR="00821DA3">
        <w:t xml:space="preserve">øvrige </w:t>
      </w:r>
      <w:proofErr w:type="spellStart"/>
      <w:r w:rsidR="000B08C4">
        <w:t>kontrakts</w:t>
      </w:r>
      <w:r>
        <w:t>krav</w:t>
      </w:r>
      <w:proofErr w:type="spellEnd"/>
      <w:r>
        <w:t xml:space="preserve"> </w:t>
      </w:r>
      <w:r w:rsidR="000B08C4">
        <w:t xml:space="preserve">som </w:t>
      </w:r>
      <w:proofErr w:type="gramStart"/>
      <w:r w:rsidR="000B08C4">
        <w:t>fremgår</w:t>
      </w:r>
      <w:proofErr w:type="gramEnd"/>
      <w:r w:rsidR="000B08C4">
        <w:t xml:space="preserve"> av</w:t>
      </w:r>
      <w:r>
        <w:t xml:space="preserve"> konkurransegrunnlaget vil bli oppfylt:</w:t>
      </w:r>
    </w:p>
    <w:p w14:paraId="5DBBF00F" w14:textId="20302909" w:rsidR="00FC13AD" w:rsidRDefault="00FC13AD" w:rsidP="008E2E07">
      <w:pPr>
        <w:ind w:left="0" w:right="191"/>
      </w:pPr>
    </w:p>
    <w:p w14:paraId="16348B9E" w14:textId="77777777" w:rsidR="00FC13AD" w:rsidRDefault="00FC13AD" w:rsidP="008E2E07">
      <w:pPr>
        <w:ind w:left="0" w:right="191"/>
      </w:pPr>
    </w:p>
    <w:p w14:paraId="049617F3" w14:textId="2AED3283" w:rsidR="002854E6" w:rsidRDefault="00FC13AD" w:rsidP="008E2E07">
      <w:pPr>
        <w:ind w:left="0" w:right="191"/>
      </w:pPr>
      <w:r>
        <w:t>____________________________________________________________________________________</w:t>
      </w:r>
    </w:p>
    <w:p w14:paraId="68B7929F" w14:textId="63B1C50F" w:rsidR="00FC13AD" w:rsidRDefault="00FC13AD" w:rsidP="008E2E07">
      <w:pPr>
        <w:ind w:left="0" w:right="191"/>
      </w:pPr>
      <w:r>
        <w:t>(sign</w:t>
      </w:r>
      <w:r w:rsidR="000B08C4">
        <w:t>atur tilbyder</w:t>
      </w:r>
      <w:r>
        <w:t>)</w:t>
      </w:r>
    </w:p>
    <w:sectPr w:rsidR="00FC13AD" w:rsidSect="00BC4F94">
      <w:headerReference w:type="default" r:id="rId11"/>
      <w:footerReference w:type="default" r:id="rId12"/>
      <w:headerReference w:type="first" r:id="rId13"/>
      <w:pgSz w:w="12240" w:h="15840" w:code="1"/>
      <w:pgMar w:top="873" w:right="1134" w:bottom="851" w:left="1134" w:header="851" w:footer="0" w:gutter="0"/>
      <w:paperSrc w:first="265" w:other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6CE4" w14:textId="77777777" w:rsidR="00C5152D" w:rsidRDefault="00C5152D" w:rsidP="00FA087B">
      <w:r>
        <w:separator/>
      </w:r>
    </w:p>
  </w:endnote>
  <w:endnote w:type="continuationSeparator" w:id="0">
    <w:p w14:paraId="7D041548" w14:textId="77777777" w:rsidR="00C5152D" w:rsidRDefault="00C5152D" w:rsidP="00FA087B">
      <w:r>
        <w:continuationSeparator/>
      </w:r>
    </w:p>
  </w:endnote>
  <w:endnote w:type="continuationNotice" w:id="1">
    <w:p w14:paraId="50CCA19D" w14:textId="77777777" w:rsidR="00C5152D" w:rsidRDefault="00C515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F595" w14:textId="21921797" w:rsidR="00F04D5A" w:rsidRDefault="00CF5519" w:rsidP="00CF5519">
    <w:pPr>
      <w:pStyle w:val="Bunntekst"/>
      <w:numPr>
        <w:ilvl w:val="0"/>
        <w:numId w:val="38"/>
      </w:numPr>
      <w:rPr>
        <w:b/>
        <w:sz w:val="18"/>
        <w:szCs w:val="18"/>
      </w:rPr>
    </w:pPr>
    <w:r>
      <w:rPr>
        <w:b/>
        <w:sz w:val="18"/>
        <w:szCs w:val="18"/>
      </w:rPr>
      <w:t>Tilbyder</w:t>
    </w:r>
    <w:r w:rsidR="003D3527" w:rsidRPr="00FC13AD">
      <w:rPr>
        <w:b/>
        <w:sz w:val="18"/>
        <w:szCs w:val="18"/>
      </w:rPr>
      <w:t xml:space="preserve"> kan enten legge til flere </w:t>
    </w:r>
    <w:r w:rsidR="00D5094F" w:rsidRPr="00FC13AD">
      <w:rPr>
        <w:b/>
        <w:sz w:val="18"/>
        <w:szCs w:val="18"/>
      </w:rPr>
      <w:t>forbehold</w:t>
    </w:r>
    <w:r w:rsidR="00224D81" w:rsidRPr="00FC13AD">
      <w:rPr>
        <w:b/>
        <w:sz w:val="18"/>
        <w:szCs w:val="18"/>
      </w:rPr>
      <w:t xml:space="preserve"> eller ta bort</w:t>
    </w:r>
    <w:r w:rsidR="009D18CD" w:rsidRPr="00FC13AD">
      <w:rPr>
        <w:b/>
        <w:sz w:val="18"/>
        <w:szCs w:val="18"/>
      </w:rPr>
      <w:t xml:space="preserve">. Skrifttype </w:t>
    </w:r>
    <w:proofErr w:type="spellStart"/>
    <w:r w:rsidR="009D18CD" w:rsidRPr="00FC13AD">
      <w:rPr>
        <w:b/>
        <w:sz w:val="18"/>
        <w:szCs w:val="18"/>
      </w:rPr>
      <w:t>Calibri</w:t>
    </w:r>
    <w:proofErr w:type="spellEnd"/>
    <w:r w:rsidR="009D18CD" w:rsidRPr="00FC13AD">
      <w:rPr>
        <w:b/>
        <w:sz w:val="18"/>
        <w:szCs w:val="18"/>
      </w:rPr>
      <w:t xml:space="preserve"> størrelse</w:t>
    </w:r>
    <w:r w:rsidR="003D3527" w:rsidRPr="00FC13AD">
      <w:rPr>
        <w:b/>
        <w:sz w:val="18"/>
        <w:szCs w:val="18"/>
      </w:rPr>
      <w:t xml:space="preserve"> 11.</w:t>
    </w:r>
  </w:p>
  <w:p w14:paraId="64552E98" w14:textId="77777777" w:rsidR="00FC13AD" w:rsidRPr="00FC13AD" w:rsidRDefault="00FC13AD" w:rsidP="003D3527">
    <w:pPr>
      <w:pStyle w:val="Bunntekst"/>
      <w:ind w:left="-284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5DD97" w14:textId="77777777" w:rsidR="00C5152D" w:rsidRDefault="00C5152D" w:rsidP="00FA087B">
      <w:r>
        <w:separator/>
      </w:r>
    </w:p>
  </w:footnote>
  <w:footnote w:type="continuationSeparator" w:id="0">
    <w:p w14:paraId="79D65D7F" w14:textId="77777777" w:rsidR="00C5152D" w:rsidRDefault="00C5152D" w:rsidP="00FA087B">
      <w:r>
        <w:continuationSeparator/>
      </w:r>
    </w:p>
  </w:footnote>
  <w:footnote w:type="continuationNotice" w:id="1">
    <w:p w14:paraId="057D4D03" w14:textId="77777777" w:rsidR="00C5152D" w:rsidRDefault="00C515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36AE" w14:textId="2AC60771" w:rsidR="00F04D5A" w:rsidRPr="00FA087B" w:rsidRDefault="6CE04B6C" w:rsidP="6CE04B6C">
    <w:pPr>
      <w:pStyle w:val="Ingenmellomrom"/>
      <w:pBdr>
        <w:bottom w:val="single" w:sz="4" w:space="1" w:color="auto"/>
      </w:pBdr>
      <w:rPr>
        <w:sz w:val="22"/>
      </w:rPr>
    </w:pPr>
    <w:r>
      <w:rPr>
        <w:noProof/>
      </w:rPr>
      <w:drawing>
        <wp:inline distT="0" distB="0" distL="0" distR="0" wp14:anchorId="4526688A" wp14:editId="13351FEA">
          <wp:extent cx="902286" cy="292633"/>
          <wp:effectExtent l="0" t="0" r="0" b="0"/>
          <wp:docPr id="66574550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745500" name="Picture 6657455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286" cy="292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4D5A">
      <w:tab/>
    </w:r>
    <w:r w:rsidR="00F04D5A">
      <w:tab/>
    </w:r>
    <w:r w:rsidRPr="6CE04B6C">
      <w:rPr>
        <w:b/>
        <w:bCs/>
        <w:sz w:val="22"/>
      </w:rPr>
      <w:t>FORBEHOLD</w:t>
    </w:r>
  </w:p>
  <w:p w14:paraId="2CF6891A" w14:textId="77777777" w:rsidR="00F04D5A" w:rsidRDefault="00F04D5A" w:rsidP="00FA087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1C97D3C"/>
    <w:multiLevelType w:val="hybridMultilevel"/>
    <w:tmpl w:val="F852FF7A"/>
    <w:lvl w:ilvl="0" w:tplc="E964580A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5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51973779">
    <w:abstractNumId w:val="1"/>
  </w:num>
  <w:num w:numId="2" w16cid:durableId="875776922">
    <w:abstractNumId w:val="9"/>
  </w:num>
  <w:num w:numId="3" w16cid:durableId="1185749119">
    <w:abstractNumId w:val="36"/>
  </w:num>
  <w:num w:numId="4" w16cid:durableId="489374854">
    <w:abstractNumId w:val="3"/>
  </w:num>
  <w:num w:numId="5" w16cid:durableId="91977465">
    <w:abstractNumId w:val="8"/>
  </w:num>
  <w:num w:numId="6" w16cid:durableId="43991475">
    <w:abstractNumId w:val="6"/>
  </w:num>
  <w:num w:numId="7" w16cid:durableId="1443379530">
    <w:abstractNumId w:val="13"/>
  </w:num>
  <w:num w:numId="8" w16cid:durableId="1753817553">
    <w:abstractNumId w:val="30"/>
  </w:num>
  <w:num w:numId="9" w16cid:durableId="884754863">
    <w:abstractNumId w:val="15"/>
  </w:num>
  <w:num w:numId="10" w16cid:durableId="1469518763">
    <w:abstractNumId w:val="17"/>
  </w:num>
  <w:num w:numId="11" w16cid:durableId="511260373">
    <w:abstractNumId w:val="28"/>
  </w:num>
  <w:num w:numId="12" w16cid:durableId="1959407984">
    <w:abstractNumId w:val="33"/>
  </w:num>
  <w:num w:numId="13" w16cid:durableId="1873759216">
    <w:abstractNumId w:val="12"/>
  </w:num>
  <w:num w:numId="14" w16cid:durableId="1892115170">
    <w:abstractNumId w:val="24"/>
  </w:num>
  <w:num w:numId="15" w16cid:durableId="2109233830">
    <w:abstractNumId w:val="35"/>
  </w:num>
  <w:num w:numId="16" w16cid:durableId="1249458983">
    <w:abstractNumId w:val="19"/>
  </w:num>
  <w:num w:numId="17" w16cid:durableId="1971470341">
    <w:abstractNumId w:val="26"/>
  </w:num>
  <w:num w:numId="18" w16cid:durableId="1640767582">
    <w:abstractNumId w:val="25"/>
  </w:num>
  <w:num w:numId="19" w16cid:durableId="1846968090">
    <w:abstractNumId w:val="29"/>
  </w:num>
  <w:num w:numId="20" w16cid:durableId="1553931154">
    <w:abstractNumId w:val="16"/>
  </w:num>
  <w:num w:numId="21" w16cid:durableId="1228302422">
    <w:abstractNumId w:val="7"/>
  </w:num>
  <w:num w:numId="22" w16cid:durableId="897324579">
    <w:abstractNumId w:val="31"/>
  </w:num>
  <w:num w:numId="23" w16cid:durableId="396248964">
    <w:abstractNumId w:val="23"/>
  </w:num>
  <w:num w:numId="24" w16cid:durableId="2134400138">
    <w:abstractNumId w:val="10"/>
  </w:num>
  <w:num w:numId="25" w16cid:durableId="1572306935">
    <w:abstractNumId w:val="37"/>
  </w:num>
  <w:num w:numId="26" w16cid:durableId="2028407924">
    <w:abstractNumId w:val="4"/>
  </w:num>
  <w:num w:numId="27" w16cid:durableId="1020737900">
    <w:abstractNumId w:val="27"/>
  </w:num>
  <w:num w:numId="28" w16cid:durableId="1903323675">
    <w:abstractNumId w:val="11"/>
  </w:num>
  <w:num w:numId="29" w16cid:durableId="743256794">
    <w:abstractNumId w:val="18"/>
  </w:num>
  <w:num w:numId="30" w16cid:durableId="880019329">
    <w:abstractNumId w:val="0"/>
  </w:num>
  <w:num w:numId="31" w16cid:durableId="1658027612">
    <w:abstractNumId w:val="20"/>
  </w:num>
  <w:num w:numId="32" w16cid:durableId="643193971">
    <w:abstractNumId w:val="2"/>
  </w:num>
  <w:num w:numId="33" w16cid:durableId="604701934">
    <w:abstractNumId w:val="5"/>
  </w:num>
  <w:num w:numId="34" w16cid:durableId="423305285">
    <w:abstractNumId w:val="14"/>
  </w:num>
  <w:num w:numId="35" w16cid:durableId="271937694">
    <w:abstractNumId w:val="22"/>
  </w:num>
  <w:num w:numId="36" w16cid:durableId="62261024">
    <w:abstractNumId w:val="21"/>
  </w:num>
  <w:num w:numId="37" w16cid:durableId="120849825">
    <w:abstractNumId w:val="32"/>
  </w:num>
  <w:num w:numId="38" w16cid:durableId="895354030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6A"/>
    <w:rsid w:val="00001013"/>
    <w:rsid w:val="0000198F"/>
    <w:rsid w:val="00004E4E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27039"/>
    <w:rsid w:val="00031846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657C"/>
    <w:rsid w:val="00057690"/>
    <w:rsid w:val="00060474"/>
    <w:rsid w:val="00062432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39C1"/>
    <w:rsid w:val="00093B39"/>
    <w:rsid w:val="00094490"/>
    <w:rsid w:val="00096E74"/>
    <w:rsid w:val="00097FEC"/>
    <w:rsid w:val="000A01DF"/>
    <w:rsid w:val="000A1D54"/>
    <w:rsid w:val="000A51E3"/>
    <w:rsid w:val="000A6EFE"/>
    <w:rsid w:val="000A72D9"/>
    <w:rsid w:val="000A7A0C"/>
    <w:rsid w:val="000A7FED"/>
    <w:rsid w:val="000B08C4"/>
    <w:rsid w:val="000B1B05"/>
    <w:rsid w:val="000B1E0E"/>
    <w:rsid w:val="000B75D0"/>
    <w:rsid w:val="000C0487"/>
    <w:rsid w:val="000C4DFA"/>
    <w:rsid w:val="000D09D7"/>
    <w:rsid w:val="000D29D8"/>
    <w:rsid w:val="000D6CBE"/>
    <w:rsid w:val="000E40EA"/>
    <w:rsid w:val="000E7CF8"/>
    <w:rsid w:val="000E7E86"/>
    <w:rsid w:val="000F2764"/>
    <w:rsid w:val="000F4C72"/>
    <w:rsid w:val="0010060F"/>
    <w:rsid w:val="001030F1"/>
    <w:rsid w:val="0010443F"/>
    <w:rsid w:val="00104F83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419"/>
    <w:rsid w:val="00130119"/>
    <w:rsid w:val="0013282C"/>
    <w:rsid w:val="0013322E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343F"/>
    <w:rsid w:val="001D70FF"/>
    <w:rsid w:val="001E26D1"/>
    <w:rsid w:val="001F1A84"/>
    <w:rsid w:val="001F1C42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816"/>
    <w:rsid w:val="00214588"/>
    <w:rsid w:val="00214822"/>
    <w:rsid w:val="00217435"/>
    <w:rsid w:val="00217905"/>
    <w:rsid w:val="00221543"/>
    <w:rsid w:val="00222DD0"/>
    <w:rsid w:val="00223E3E"/>
    <w:rsid w:val="0022454F"/>
    <w:rsid w:val="00224A0F"/>
    <w:rsid w:val="00224D81"/>
    <w:rsid w:val="00225F62"/>
    <w:rsid w:val="0022762F"/>
    <w:rsid w:val="0023079F"/>
    <w:rsid w:val="00232D15"/>
    <w:rsid w:val="00232E29"/>
    <w:rsid w:val="00232EC6"/>
    <w:rsid w:val="0023404A"/>
    <w:rsid w:val="00241657"/>
    <w:rsid w:val="00247465"/>
    <w:rsid w:val="002476EC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3EC7"/>
    <w:rsid w:val="00283F2C"/>
    <w:rsid w:val="002854E6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5312"/>
    <w:rsid w:val="0033569D"/>
    <w:rsid w:val="003365B2"/>
    <w:rsid w:val="003475A9"/>
    <w:rsid w:val="00353877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3A3A"/>
    <w:rsid w:val="00450736"/>
    <w:rsid w:val="004525A5"/>
    <w:rsid w:val="0045486C"/>
    <w:rsid w:val="00454920"/>
    <w:rsid w:val="004556B0"/>
    <w:rsid w:val="00460746"/>
    <w:rsid w:val="0046168D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1D05"/>
    <w:rsid w:val="004B1FA7"/>
    <w:rsid w:val="004B41C2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97D78"/>
    <w:rsid w:val="005A2549"/>
    <w:rsid w:val="005A644C"/>
    <w:rsid w:val="005A79C9"/>
    <w:rsid w:val="005B04AA"/>
    <w:rsid w:val="005B2DF6"/>
    <w:rsid w:val="005B3689"/>
    <w:rsid w:val="005B5B9C"/>
    <w:rsid w:val="005C090D"/>
    <w:rsid w:val="005C11D1"/>
    <w:rsid w:val="005C4AB0"/>
    <w:rsid w:val="005C5E7F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7F03"/>
    <w:rsid w:val="00610E4A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D513D"/>
    <w:rsid w:val="006D7662"/>
    <w:rsid w:val="006E26AF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20E3E"/>
    <w:rsid w:val="00721878"/>
    <w:rsid w:val="00721DB0"/>
    <w:rsid w:val="00722392"/>
    <w:rsid w:val="00723685"/>
    <w:rsid w:val="00723712"/>
    <w:rsid w:val="007257BC"/>
    <w:rsid w:val="00736BC6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E0861"/>
    <w:rsid w:val="007E11C2"/>
    <w:rsid w:val="007E2280"/>
    <w:rsid w:val="007E2874"/>
    <w:rsid w:val="007E31F5"/>
    <w:rsid w:val="007E3D7F"/>
    <w:rsid w:val="007E5F89"/>
    <w:rsid w:val="007E7944"/>
    <w:rsid w:val="007F4915"/>
    <w:rsid w:val="00803172"/>
    <w:rsid w:val="00805400"/>
    <w:rsid w:val="00805A0C"/>
    <w:rsid w:val="00806261"/>
    <w:rsid w:val="00807AF5"/>
    <w:rsid w:val="008111BE"/>
    <w:rsid w:val="00811B76"/>
    <w:rsid w:val="008121EC"/>
    <w:rsid w:val="008151FF"/>
    <w:rsid w:val="008158F0"/>
    <w:rsid w:val="008208CE"/>
    <w:rsid w:val="00820CE1"/>
    <w:rsid w:val="008218A9"/>
    <w:rsid w:val="00821947"/>
    <w:rsid w:val="00821DA3"/>
    <w:rsid w:val="00826BF0"/>
    <w:rsid w:val="00826D70"/>
    <w:rsid w:val="00826E81"/>
    <w:rsid w:val="0083236E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5149F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56FC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2E07"/>
    <w:rsid w:val="008E343F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60E5"/>
    <w:rsid w:val="00917C05"/>
    <w:rsid w:val="009219D6"/>
    <w:rsid w:val="00926BCB"/>
    <w:rsid w:val="00927925"/>
    <w:rsid w:val="009318BE"/>
    <w:rsid w:val="0093309F"/>
    <w:rsid w:val="0093615D"/>
    <w:rsid w:val="00936D84"/>
    <w:rsid w:val="00941F97"/>
    <w:rsid w:val="00941FE6"/>
    <w:rsid w:val="009426F5"/>
    <w:rsid w:val="00943E04"/>
    <w:rsid w:val="0094404A"/>
    <w:rsid w:val="009458CD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18CD"/>
    <w:rsid w:val="009D2B38"/>
    <w:rsid w:val="009D41D4"/>
    <w:rsid w:val="009D466F"/>
    <w:rsid w:val="009D6FE3"/>
    <w:rsid w:val="009E6577"/>
    <w:rsid w:val="009E6A5F"/>
    <w:rsid w:val="009F0C8E"/>
    <w:rsid w:val="009F539E"/>
    <w:rsid w:val="00A00AF4"/>
    <w:rsid w:val="00A03DD7"/>
    <w:rsid w:val="00A047E2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181A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7769A"/>
    <w:rsid w:val="00A818FA"/>
    <w:rsid w:val="00A8316D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4DB9"/>
    <w:rsid w:val="00AB59DD"/>
    <w:rsid w:val="00AB732A"/>
    <w:rsid w:val="00AC13B4"/>
    <w:rsid w:val="00AC3688"/>
    <w:rsid w:val="00AC36B7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422A"/>
    <w:rsid w:val="00B56FE2"/>
    <w:rsid w:val="00B607DE"/>
    <w:rsid w:val="00B653AC"/>
    <w:rsid w:val="00B66C77"/>
    <w:rsid w:val="00B70459"/>
    <w:rsid w:val="00B726DA"/>
    <w:rsid w:val="00B72A89"/>
    <w:rsid w:val="00B74DB3"/>
    <w:rsid w:val="00B7680A"/>
    <w:rsid w:val="00B820F4"/>
    <w:rsid w:val="00B83CEF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D27B2"/>
    <w:rsid w:val="00BD4586"/>
    <w:rsid w:val="00BD76CE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470"/>
    <w:rsid w:val="00C26CEF"/>
    <w:rsid w:val="00C27FC3"/>
    <w:rsid w:val="00C32104"/>
    <w:rsid w:val="00C345C6"/>
    <w:rsid w:val="00C5063D"/>
    <w:rsid w:val="00C50669"/>
    <w:rsid w:val="00C5152D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5519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1099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094F"/>
    <w:rsid w:val="00D53159"/>
    <w:rsid w:val="00D547BA"/>
    <w:rsid w:val="00D550F0"/>
    <w:rsid w:val="00D56F4A"/>
    <w:rsid w:val="00D570C5"/>
    <w:rsid w:val="00D613BF"/>
    <w:rsid w:val="00D61FD5"/>
    <w:rsid w:val="00D63F26"/>
    <w:rsid w:val="00D66C9A"/>
    <w:rsid w:val="00D676E3"/>
    <w:rsid w:val="00D71581"/>
    <w:rsid w:val="00D7293C"/>
    <w:rsid w:val="00D72C04"/>
    <w:rsid w:val="00D75A12"/>
    <w:rsid w:val="00D840C2"/>
    <w:rsid w:val="00D95F94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21C1"/>
    <w:rsid w:val="00E626B6"/>
    <w:rsid w:val="00E63CE1"/>
    <w:rsid w:val="00E64140"/>
    <w:rsid w:val="00E64C5A"/>
    <w:rsid w:val="00E65563"/>
    <w:rsid w:val="00E661D1"/>
    <w:rsid w:val="00E67F38"/>
    <w:rsid w:val="00E7467E"/>
    <w:rsid w:val="00E76D3F"/>
    <w:rsid w:val="00E76F3D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F009C0"/>
    <w:rsid w:val="00F00B6F"/>
    <w:rsid w:val="00F012CA"/>
    <w:rsid w:val="00F04D5A"/>
    <w:rsid w:val="00F06EFF"/>
    <w:rsid w:val="00F17258"/>
    <w:rsid w:val="00F17C51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37A22"/>
    <w:rsid w:val="00F42C13"/>
    <w:rsid w:val="00F42DA7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44B7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13AD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22CC"/>
    <w:rsid w:val="00FE37FA"/>
    <w:rsid w:val="00FF1FA3"/>
    <w:rsid w:val="00FF668B"/>
    <w:rsid w:val="3B045567"/>
    <w:rsid w:val="6CE0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14DCCE19-CDFA-44D1-BD93-93FB98A9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25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C\Templates\Blank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0EA3A-2368-4DC0-825B-94D1C8711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BCEDD-CD15-4AA7-8031-8E5D7CDA4F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52732B-3D3A-4783-84FF-BBB61CD00F60}"/>
</file>

<file path=customXml/itemProps4.xml><?xml version="1.0" encoding="utf-8"?>
<ds:datastoreItem xmlns:ds="http://schemas.openxmlformats.org/officeDocument/2006/customXml" ds:itemID="{E7D61DEC-3760-4A12-8B23-B45F2B7773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b64c067-df48-48cf-bf90-61112ceec9d1}" enabled="1" method="Privileged" siteId="{3c293d48-be0d-4adc-8f3d-e5912b2c290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2</Pages>
  <Words>145</Words>
  <Characters>771</Characters>
  <Application>Microsoft Office Word</Application>
  <DocSecurity>0</DocSecurity>
  <Lines>6</Lines>
  <Paragraphs>1</Paragraphs>
  <ScaleCrop>false</ScaleCrop>
  <Company>Grette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GRETTE</dc:creator>
  <cp:lastModifiedBy>Marita Augland</cp:lastModifiedBy>
  <cp:revision>18</cp:revision>
  <cp:lastPrinted>2016-07-04T16:39:00Z</cp:lastPrinted>
  <dcterms:created xsi:type="dcterms:W3CDTF">2026-06-22T10:49:00Z</dcterms:created>
  <dcterms:modified xsi:type="dcterms:W3CDTF">2026-06-22T11:50:00Z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0x0101004DE11F4DFD0B3445A000D8152DB58C6C</vt:lpwstr>
  </property>
  <property fmtid="{D5CDD505-2E9C-101B-9397-08002B2CF9AE}" pid="4" name="_dlc_DocIdItemGuid">
    <vt:lpwstr>d71aa05a-2f3c-4f4b-b8aa-f8bc347f2ef8</vt:lpwstr>
  </property>
  <property fmtid="{D5CDD505-2E9C-101B-9397-08002B2CF9AE}" pid="5" name="docLang">
    <vt:lpwstr>en</vt:lpwstr>
  </property>
</Properties>
</file>